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146D" w14:textId="77777777" w:rsidR="00FB3032" w:rsidRDefault="00EF67F5" w:rsidP="00FB3032">
      <w:pPr>
        <w:pStyle w:val="NoSpacing"/>
      </w:pPr>
      <w:r>
        <w:rPr>
          <w:u w:val="single"/>
        </w:rPr>
        <w:t>Thomas RYDER</w:t>
      </w:r>
      <w:r>
        <w:t xml:space="preserve">   </w:t>
      </w:r>
      <w:proofErr w:type="gramStart"/>
      <w:r>
        <w:t xml:space="preserve">   </w:t>
      </w:r>
      <w:r w:rsidR="00FB3032">
        <w:t>(</w:t>
      </w:r>
      <w:proofErr w:type="gramEnd"/>
      <w:r w:rsidR="00FB3032">
        <w:t>fl.1483)</w:t>
      </w:r>
    </w:p>
    <w:p w14:paraId="19757C22" w14:textId="77777777" w:rsidR="00FB3032" w:rsidRDefault="00FB3032" w:rsidP="00FB3032">
      <w:pPr>
        <w:pStyle w:val="NoSpacing"/>
      </w:pPr>
    </w:p>
    <w:p w14:paraId="4B27D25B" w14:textId="77777777" w:rsidR="00FB3032" w:rsidRDefault="00FB3032" w:rsidP="00FB3032">
      <w:pPr>
        <w:pStyle w:val="NoSpacing"/>
      </w:pPr>
    </w:p>
    <w:p w14:paraId="51BDDB21" w14:textId="77777777" w:rsidR="00FB3032" w:rsidRDefault="00FB3032" w:rsidP="00FB3032">
      <w:pPr>
        <w:pStyle w:val="NoSpacing"/>
      </w:pPr>
      <w:r>
        <w:t xml:space="preserve">  2 Mar.1483</w:t>
      </w:r>
      <w:r>
        <w:tab/>
        <w:t>He was one of those who were appointed justices to survey the river Medway</w:t>
      </w:r>
    </w:p>
    <w:p w14:paraId="7B8C544E" w14:textId="3EF55080" w:rsidR="00FB3032" w:rsidRDefault="00FB3032" w:rsidP="00FB3032">
      <w:pPr>
        <w:pStyle w:val="NoSpacing"/>
      </w:pPr>
      <w:r>
        <w:tab/>
      </w:r>
      <w:r>
        <w:tab/>
        <w:t xml:space="preserve">from Aylesford Bridge to </w:t>
      </w:r>
      <w:proofErr w:type="spellStart"/>
      <w:r>
        <w:t>Penshurst</w:t>
      </w:r>
      <w:proofErr w:type="spellEnd"/>
      <w:r>
        <w:t xml:space="preserve"> Bridge.  (C.P.R. 1476-85 p.344)</w:t>
      </w:r>
    </w:p>
    <w:p w14:paraId="641E09A7" w14:textId="526EB7AD" w:rsidR="0082771D" w:rsidRDefault="0082771D" w:rsidP="00FB3032">
      <w:pPr>
        <w:pStyle w:val="NoSpacing"/>
      </w:pPr>
      <w:r>
        <w:t xml:space="preserve">     Oct.</w:t>
      </w:r>
      <w:r>
        <w:tab/>
      </w:r>
      <w:r>
        <w:tab/>
        <w:t>He joined the rising in Kent and Surrey.  (Gill p.176)</w:t>
      </w:r>
    </w:p>
    <w:p w14:paraId="518B33F0" w14:textId="77777777" w:rsidR="00FB3032" w:rsidRDefault="00FB3032" w:rsidP="00FB3032">
      <w:pPr>
        <w:pStyle w:val="NoSpacing"/>
      </w:pPr>
    </w:p>
    <w:p w14:paraId="645464EA" w14:textId="77777777" w:rsidR="00FB3032" w:rsidRDefault="00FB3032" w:rsidP="00FB3032">
      <w:pPr>
        <w:pStyle w:val="NoSpacing"/>
      </w:pPr>
    </w:p>
    <w:p w14:paraId="14B03FF9" w14:textId="7C89565D" w:rsidR="00FB3032" w:rsidRDefault="00FB3032" w:rsidP="00FB3032">
      <w:pPr>
        <w:pStyle w:val="NoSpacing"/>
      </w:pPr>
      <w:r>
        <w:t>6 February 2017</w:t>
      </w:r>
    </w:p>
    <w:p w14:paraId="3BC32AEA" w14:textId="358BBA43" w:rsidR="0082771D" w:rsidRPr="004669F3" w:rsidRDefault="0082771D" w:rsidP="00FB3032">
      <w:pPr>
        <w:pStyle w:val="NoSpacing"/>
      </w:pPr>
      <w:r>
        <w:t>3 June 2018</w:t>
      </w:r>
      <w:bookmarkStart w:id="0" w:name="_GoBack"/>
      <w:bookmarkEnd w:id="0"/>
    </w:p>
    <w:p w14:paraId="4892FA90" w14:textId="77777777" w:rsidR="006B2F86" w:rsidRPr="00EF67F5" w:rsidRDefault="0082771D" w:rsidP="00E71FC3">
      <w:pPr>
        <w:pStyle w:val="NoSpacing"/>
      </w:pPr>
    </w:p>
    <w:sectPr w:rsidR="006B2F86" w:rsidRPr="00EF67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DBDD5" w14:textId="77777777" w:rsidR="00EF67F5" w:rsidRDefault="00EF67F5" w:rsidP="00E71FC3">
      <w:pPr>
        <w:spacing w:after="0" w:line="240" w:lineRule="auto"/>
      </w:pPr>
      <w:r>
        <w:separator/>
      </w:r>
    </w:p>
  </w:endnote>
  <w:endnote w:type="continuationSeparator" w:id="0">
    <w:p w14:paraId="22124F42" w14:textId="77777777" w:rsidR="00EF67F5" w:rsidRDefault="00EF67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8B0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34E9D" w14:textId="77777777" w:rsidR="00EF67F5" w:rsidRDefault="00EF67F5" w:rsidP="00E71FC3">
      <w:pPr>
        <w:spacing w:after="0" w:line="240" w:lineRule="auto"/>
      </w:pPr>
      <w:r>
        <w:separator/>
      </w:r>
    </w:p>
  </w:footnote>
  <w:footnote w:type="continuationSeparator" w:id="0">
    <w:p w14:paraId="708D8B64" w14:textId="77777777" w:rsidR="00EF67F5" w:rsidRDefault="00EF67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7F5"/>
    <w:rsid w:val="001A7C09"/>
    <w:rsid w:val="00577BD5"/>
    <w:rsid w:val="00656CBA"/>
    <w:rsid w:val="006A1F77"/>
    <w:rsid w:val="00733BE7"/>
    <w:rsid w:val="0082771D"/>
    <w:rsid w:val="00AB52E8"/>
    <w:rsid w:val="00B16D3F"/>
    <w:rsid w:val="00BB41AC"/>
    <w:rsid w:val="00E71FC3"/>
    <w:rsid w:val="00EF4813"/>
    <w:rsid w:val="00EF67F5"/>
    <w:rsid w:val="00F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3DC2B"/>
  <w15:chartTrackingRefBased/>
  <w15:docId w15:val="{BBFC274C-3023-406D-957D-CE290628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2017-02-06T13:01:00Z</dcterms:created>
  <dcterms:modified xsi:type="dcterms:W3CDTF">2018-06-03T19:04:00Z</dcterms:modified>
</cp:coreProperties>
</file>